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37293" w14:textId="77777777" w:rsidR="00E30215" w:rsidRDefault="00E30215" w:rsidP="00E302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HENDRY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FBF45B2" w14:textId="77777777" w:rsidR="00E30215" w:rsidRDefault="00E30215" w:rsidP="00E302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Stoke Holy Cross, Norfolk. Yeoman.</w:t>
      </w:r>
    </w:p>
    <w:p w14:paraId="47E1A4C4" w14:textId="77777777" w:rsidR="00E30215" w:rsidRDefault="00E30215" w:rsidP="00E30215">
      <w:pPr>
        <w:rPr>
          <w:rFonts w:ascii="Times New Roman" w:hAnsi="Times New Roman" w:cs="Times New Roman"/>
        </w:rPr>
      </w:pPr>
    </w:p>
    <w:p w14:paraId="367ACAA5" w14:textId="77777777" w:rsidR="00E30215" w:rsidRDefault="00E30215" w:rsidP="00E30215">
      <w:pPr>
        <w:rPr>
          <w:rFonts w:ascii="Times New Roman" w:hAnsi="Times New Roman" w:cs="Times New Roman"/>
        </w:rPr>
      </w:pPr>
    </w:p>
    <w:p w14:paraId="1FBCF4CF" w14:textId="77777777" w:rsidR="00E30215" w:rsidRDefault="00E30215" w:rsidP="00E302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Pomes(q.v.) brought a plaint of debt against him and 11 others.</w:t>
      </w:r>
    </w:p>
    <w:p w14:paraId="2F086D03" w14:textId="77777777" w:rsidR="00E30215" w:rsidRDefault="00E30215" w:rsidP="00E302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14ACE53" w14:textId="77777777" w:rsidR="00E30215" w:rsidRDefault="00E30215" w:rsidP="00E30215">
      <w:pPr>
        <w:rPr>
          <w:rFonts w:ascii="Times New Roman" w:hAnsi="Times New Roman" w:cs="Times New Roman"/>
        </w:rPr>
      </w:pPr>
    </w:p>
    <w:p w14:paraId="5DDA35DE" w14:textId="77777777" w:rsidR="00E30215" w:rsidRDefault="00E30215" w:rsidP="00E30215">
      <w:pPr>
        <w:rPr>
          <w:rFonts w:ascii="Times New Roman" w:hAnsi="Times New Roman" w:cs="Times New Roman"/>
        </w:rPr>
      </w:pPr>
    </w:p>
    <w:p w14:paraId="17517F43" w14:textId="77777777" w:rsidR="00E30215" w:rsidRPr="00A137FC" w:rsidRDefault="00E30215" w:rsidP="00E302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October 2018</w:t>
      </w:r>
    </w:p>
    <w:p w14:paraId="1F9721DF" w14:textId="77777777" w:rsidR="006B2F86" w:rsidRPr="00E71FC3" w:rsidRDefault="00E302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15EDF" w14:textId="77777777" w:rsidR="00E30215" w:rsidRDefault="00E30215" w:rsidP="00E71FC3">
      <w:r>
        <w:separator/>
      </w:r>
    </w:p>
  </w:endnote>
  <w:endnote w:type="continuationSeparator" w:id="0">
    <w:p w14:paraId="663F7729" w14:textId="77777777" w:rsidR="00E30215" w:rsidRDefault="00E3021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0DB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B3472" w14:textId="77777777" w:rsidR="00E30215" w:rsidRDefault="00E30215" w:rsidP="00E71FC3">
      <w:r>
        <w:separator/>
      </w:r>
    </w:p>
  </w:footnote>
  <w:footnote w:type="continuationSeparator" w:id="0">
    <w:p w14:paraId="4195A0E8" w14:textId="77777777" w:rsidR="00E30215" w:rsidRDefault="00E3021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215"/>
    <w:rsid w:val="001A7C09"/>
    <w:rsid w:val="00577BD5"/>
    <w:rsid w:val="00656CBA"/>
    <w:rsid w:val="006A1F77"/>
    <w:rsid w:val="00733BE7"/>
    <w:rsid w:val="00AB52E8"/>
    <w:rsid w:val="00B16D3F"/>
    <w:rsid w:val="00BB41AC"/>
    <w:rsid w:val="00E3021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44E36"/>
  <w15:chartTrackingRefBased/>
  <w15:docId w15:val="{77BD4407-A59E-479B-A517-3C0264B0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021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2018-11-06T20:16:00Z</dcterms:created>
  <dcterms:modified xsi:type="dcterms:W3CDTF">2018-11-06T20:16:00Z</dcterms:modified>
</cp:coreProperties>
</file>